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E5" w:rsidRDefault="00C31AE5" w:rsidP="00777DCA">
      <w:pPr>
        <w:jc w:val="center"/>
        <w:rPr>
          <w:rFonts w:ascii="方正小标宋简体" w:eastAsia="方正小标宋简体" w:cs="Times New Roman"/>
          <w:sz w:val="32"/>
          <w:szCs w:val="32"/>
        </w:rPr>
      </w:pPr>
    </w:p>
    <w:p w:rsidR="00C31AE5" w:rsidRPr="006A5A8F" w:rsidRDefault="00C31AE5"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C31AE5" w:rsidRDefault="00C31AE5" w:rsidP="00777DCA">
      <w:pPr>
        <w:rPr>
          <w:rFonts w:cs="Times New Roman"/>
        </w:rPr>
      </w:pPr>
      <w:r w:rsidRPr="006A5A8F">
        <w:rPr>
          <w:rFonts w:cs="宋体" w:hint="eastAsia"/>
        </w:rPr>
        <w:t>工程名称</w:t>
      </w:r>
      <w:r w:rsidRPr="006A5A8F">
        <w:t>:</w:t>
      </w:r>
      <w:r w:rsidRPr="008103E7">
        <w:t xml:space="preserve"> </w:t>
      </w:r>
      <w:r w:rsidRPr="008103E7">
        <w:rPr>
          <w:rFonts w:cs="宋体" w:hint="eastAsia"/>
        </w:rPr>
        <w:t>盐城师范学院</w:t>
      </w:r>
      <w:r>
        <w:rPr>
          <w:rFonts w:cs="宋体" w:hint="eastAsia"/>
        </w:rPr>
        <w:t>通榆校区南园</w:t>
      </w:r>
      <w:r>
        <w:t>2#</w:t>
      </w:r>
      <w:r>
        <w:rPr>
          <w:rFonts w:cs="宋体" w:hint="eastAsia"/>
        </w:rPr>
        <w:t>教学楼门厅铝塑板安装</w:t>
      </w:r>
    </w:p>
    <w:tbl>
      <w:tblPr>
        <w:tblW w:w="14000" w:type="dxa"/>
        <w:tblInd w:w="-106" w:type="dxa"/>
        <w:tblLook w:val="00A0"/>
      </w:tblPr>
      <w:tblGrid>
        <w:gridCol w:w="460"/>
        <w:gridCol w:w="1821"/>
        <w:gridCol w:w="1679"/>
        <w:gridCol w:w="3283"/>
        <w:gridCol w:w="1977"/>
        <w:gridCol w:w="1493"/>
        <w:gridCol w:w="3287"/>
      </w:tblGrid>
      <w:tr w:rsidR="00C31AE5" w:rsidRPr="003727CD">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w:t>
            </w:r>
            <w:r>
              <w:rPr>
                <w:rFonts w:ascii="黑体" w:eastAsia="黑体" w:hAnsi="黑体" w:cs="黑体" w:hint="eastAsia"/>
                <w:color w:val="000000"/>
                <w:kern w:val="0"/>
                <w:sz w:val="20"/>
                <w:szCs w:val="20"/>
              </w:rPr>
              <w:t>规格型号</w:t>
            </w:r>
          </w:p>
        </w:tc>
        <w:tc>
          <w:tcPr>
            <w:tcW w:w="1493"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287" w:type="dxa"/>
            <w:tcBorders>
              <w:top w:val="single" w:sz="4" w:space="0" w:color="auto"/>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C31AE5" w:rsidRPr="003727CD">
        <w:trPr>
          <w:trHeight w:val="645"/>
        </w:trPr>
        <w:tc>
          <w:tcPr>
            <w:tcW w:w="460" w:type="dxa"/>
            <w:tcBorders>
              <w:top w:val="nil"/>
              <w:left w:val="single" w:sz="4" w:space="0" w:color="auto"/>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黑体"/>
                <w:color w:val="000000"/>
                <w:kern w:val="0"/>
                <w:sz w:val="20"/>
                <w:szCs w:val="20"/>
              </w:rPr>
            </w:pPr>
            <w:r w:rsidRPr="00777DCA">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铝塑板</w:t>
            </w:r>
          </w:p>
        </w:tc>
        <w:tc>
          <w:tcPr>
            <w:tcW w:w="1679"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厚度</w:t>
            </w:r>
            <w:r>
              <w:rPr>
                <w:rFonts w:ascii="黑体" w:eastAsia="黑体" w:hAnsi="黑体" w:cs="黑体"/>
                <w:color w:val="000000"/>
                <w:kern w:val="0"/>
                <w:sz w:val="20"/>
                <w:szCs w:val="20"/>
              </w:rPr>
              <w:t>3mm 40</w:t>
            </w:r>
            <w:r>
              <w:rPr>
                <w:rFonts w:ascii="黑体" w:eastAsia="黑体" w:hAnsi="黑体" w:cs="黑体" w:hint="eastAsia"/>
                <w:color w:val="000000"/>
                <w:kern w:val="0"/>
                <w:sz w:val="20"/>
                <w:szCs w:val="20"/>
              </w:rPr>
              <w:t>丝</w:t>
            </w:r>
          </w:p>
        </w:tc>
        <w:tc>
          <w:tcPr>
            <w:tcW w:w="3283"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吉祥、七色、飞腾</w:t>
            </w:r>
          </w:p>
        </w:tc>
        <w:tc>
          <w:tcPr>
            <w:tcW w:w="1977"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493"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287" w:type="dxa"/>
            <w:tcBorders>
              <w:top w:val="nil"/>
              <w:left w:val="nil"/>
              <w:bottom w:val="single" w:sz="4" w:space="0" w:color="auto"/>
              <w:right w:val="single" w:sz="4" w:space="0" w:color="auto"/>
            </w:tcBorders>
            <w:vAlign w:val="center"/>
          </w:tcPr>
          <w:p w:rsidR="00C31AE5" w:rsidRPr="00777DCA" w:rsidRDefault="00C31AE5"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rsidR="00C31AE5" w:rsidRPr="00C7392A" w:rsidRDefault="00C31AE5" w:rsidP="00CB002F">
      <w:pPr>
        <w:rPr>
          <w:rFonts w:cs="Times New Roman"/>
        </w:rPr>
      </w:pPr>
      <w:r>
        <w:rPr>
          <w:rFonts w:ascii="方正小标宋简体" w:eastAsia="方正小标宋简体" w:cs="方正小标宋简体"/>
          <w:sz w:val="32"/>
          <w:szCs w:val="32"/>
        </w:rPr>
        <w:t xml:space="preserve">   </w:t>
      </w:r>
      <w:r w:rsidRPr="00C7392A">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且在投标文件中按招标人提供的样表格式明确注明使用的产品的生产厂家、产地、品牌、规格型号、单价等内容。</w:t>
      </w:r>
    </w:p>
    <w:p w:rsidR="00C31AE5" w:rsidRPr="00C7392A" w:rsidRDefault="00C31AE5" w:rsidP="009A00DC">
      <w:pPr>
        <w:ind w:firstLineChars="200" w:firstLine="31680"/>
        <w:rPr>
          <w:rFonts w:cs="Times New Roman"/>
        </w:rPr>
      </w:pPr>
      <w:r w:rsidRPr="00C7392A">
        <w:rPr>
          <w:rFonts w:cs="宋体" w:hint="eastAsia"/>
        </w:rPr>
        <w:t>投标人须按招标人提供的《主要设备材料招标人推荐品牌一览表》中推荐的品牌选择其中一种参加投标，如投标人选用其它品牌投标，其品牌的性能、质量必须相当于或优于推荐品牌，并且在投标截止时间</w:t>
      </w:r>
      <w:r w:rsidRPr="00C7392A">
        <w:t>4</w:t>
      </w:r>
      <w:r w:rsidRPr="00C7392A">
        <w:rPr>
          <w:rFonts w:cs="宋体" w:hint="eastAsia"/>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p>
    <w:p w:rsidR="00C31AE5" w:rsidRPr="00C7392A" w:rsidRDefault="00C31AE5" w:rsidP="00C7392A">
      <w:pPr>
        <w:ind w:firstLineChars="200" w:firstLine="31680"/>
        <w:rPr>
          <w:rFonts w:ascii="宋体" w:hAnsi="Times New Roman" w:cs="Times New Roman"/>
          <w:kern w:val="0"/>
          <w:sz w:val="20"/>
          <w:szCs w:val="20"/>
        </w:rPr>
      </w:pPr>
    </w:p>
    <w:p w:rsidR="00C31AE5" w:rsidRPr="00C7392A" w:rsidRDefault="00C31AE5" w:rsidP="00C7392A">
      <w:pPr>
        <w:ind w:firstLineChars="200" w:firstLine="31680"/>
        <w:rPr>
          <w:rFonts w:ascii="宋体" w:hAnsi="Times New Roman" w:cs="Times New Roman"/>
          <w:kern w:val="0"/>
          <w:sz w:val="20"/>
          <w:szCs w:val="20"/>
        </w:rPr>
      </w:pPr>
    </w:p>
    <w:p w:rsidR="00C31AE5" w:rsidRDefault="00C31AE5" w:rsidP="00C7392A">
      <w:pPr>
        <w:ind w:firstLineChars="200" w:firstLine="31680"/>
        <w:rPr>
          <w:rFonts w:ascii="宋体" w:hAnsi="Times New Roman" w:cs="Times New Roman"/>
          <w:color w:val="000000"/>
          <w:kern w:val="0"/>
          <w:sz w:val="20"/>
          <w:szCs w:val="20"/>
        </w:rPr>
      </w:pPr>
    </w:p>
    <w:p w:rsidR="00C31AE5" w:rsidRPr="00C7392A" w:rsidRDefault="00C31AE5" w:rsidP="00C7392A">
      <w:pPr>
        <w:ind w:firstLineChars="200" w:firstLine="31680"/>
        <w:rPr>
          <w:rFonts w:ascii="宋体" w:hAnsi="Times New Roman" w:cs="Times New Roman"/>
          <w:color w:val="000000"/>
          <w:kern w:val="0"/>
        </w:rPr>
      </w:pPr>
      <w:r w:rsidRPr="00C7392A">
        <w:rPr>
          <w:rFonts w:ascii="宋体" w:hAnsi="Times New Roman" w:cs="宋体" w:hint="eastAsia"/>
          <w:color w:val="000000"/>
          <w:kern w:val="0"/>
        </w:rPr>
        <w:t>投标人（盖单位章）：</w:t>
      </w:r>
    </w:p>
    <w:p w:rsidR="00C31AE5" w:rsidRPr="00C7392A" w:rsidRDefault="00C31AE5" w:rsidP="00C7392A">
      <w:pPr>
        <w:ind w:firstLineChars="200" w:firstLine="31680"/>
        <w:rPr>
          <w:rFonts w:ascii="宋体" w:hAnsi="Times New Roman" w:cs="Times New Roman"/>
          <w:color w:val="000000"/>
          <w:kern w:val="0"/>
        </w:rPr>
      </w:pPr>
    </w:p>
    <w:p w:rsidR="00C31AE5" w:rsidRPr="00C7392A" w:rsidRDefault="00C31AE5" w:rsidP="00C7392A">
      <w:pPr>
        <w:ind w:firstLineChars="200" w:firstLine="31680"/>
        <w:rPr>
          <w:rFonts w:ascii="宋体" w:hAnsi="Times New Roman" w:cs="Times New Roman"/>
          <w:color w:val="000000"/>
          <w:kern w:val="0"/>
        </w:rPr>
      </w:pPr>
    </w:p>
    <w:p w:rsidR="00C31AE5" w:rsidRPr="00C7392A" w:rsidRDefault="00C31AE5" w:rsidP="00C7392A">
      <w:pPr>
        <w:ind w:firstLineChars="200" w:firstLine="31680"/>
        <w:rPr>
          <w:rFonts w:ascii="宋体" w:hAnsi="Times New Roman" w:cs="Times New Roman"/>
          <w:color w:val="000000"/>
          <w:kern w:val="0"/>
        </w:rPr>
      </w:pPr>
    </w:p>
    <w:p w:rsidR="00C31AE5" w:rsidRPr="00C7392A" w:rsidRDefault="00C31AE5" w:rsidP="00C7392A">
      <w:pPr>
        <w:ind w:firstLineChars="200" w:firstLine="31680"/>
        <w:rPr>
          <w:rFonts w:cs="Times New Roman"/>
          <w:color w:val="FF0000"/>
        </w:rPr>
      </w:pPr>
      <w:r w:rsidRPr="00C7392A">
        <w:rPr>
          <w:rFonts w:ascii="宋体" w:hAnsi="Times New Roman" w:cs="宋体" w:hint="eastAsia"/>
          <w:color w:val="000000"/>
          <w:kern w:val="0"/>
        </w:rPr>
        <w:t>法定代表人或授权代表姓名（签字或盖章）：</w:t>
      </w:r>
      <w:r w:rsidRPr="00C7392A">
        <w:rPr>
          <w:rFonts w:cs="Times New Roman"/>
          <w:color w:val="FF0000"/>
        </w:rPr>
        <w:br w:type="textWrapping" w:clear="all"/>
      </w:r>
    </w:p>
    <w:sectPr w:rsidR="00C31AE5" w:rsidRPr="00C7392A" w:rsidSect="00933D50">
      <w:footerReference w:type="default" r:id="rId6"/>
      <w:pgSz w:w="16838" w:h="11906" w:orient="landscape"/>
      <w:pgMar w:top="737"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AE5" w:rsidRDefault="00C31AE5" w:rsidP="00777DCA">
      <w:pPr>
        <w:rPr>
          <w:rFonts w:cs="Times New Roman"/>
        </w:rPr>
      </w:pPr>
      <w:r>
        <w:rPr>
          <w:rFonts w:cs="Times New Roman"/>
        </w:rPr>
        <w:separator/>
      </w:r>
    </w:p>
  </w:endnote>
  <w:endnote w:type="continuationSeparator" w:id="0">
    <w:p w:rsidR="00C31AE5" w:rsidRDefault="00C31AE5"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AE5" w:rsidRDefault="00C31AE5">
    <w:pPr>
      <w:pStyle w:val="Footer"/>
      <w:jc w:val="center"/>
      <w:rPr>
        <w:rFonts w:cs="Times New Roman"/>
      </w:rPr>
    </w:pPr>
    <w:fldSimple w:instr="PAGE   \* MERGEFORMAT">
      <w:r w:rsidRPr="00C7392A">
        <w:rPr>
          <w:noProof/>
          <w:lang w:val="zh-CN"/>
        </w:rPr>
        <w:t>1</w:t>
      </w:r>
    </w:fldSimple>
  </w:p>
  <w:p w:rsidR="00C31AE5" w:rsidRDefault="00C31AE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AE5" w:rsidRDefault="00C31AE5" w:rsidP="00777DCA">
      <w:pPr>
        <w:rPr>
          <w:rFonts w:cs="Times New Roman"/>
        </w:rPr>
      </w:pPr>
      <w:r>
        <w:rPr>
          <w:rFonts w:cs="Times New Roman"/>
        </w:rPr>
        <w:separator/>
      </w:r>
    </w:p>
  </w:footnote>
  <w:footnote w:type="continuationSeparator" w:id="0">
    <w:p w:rsidR="00C31AE5" w:rsidRDefault="00C31AE5"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087557"/>
    <w:rsid w:val="00190417"/>
    <w:rsid w:val="0022352F"/>
    <w:rsid w:val="00302F20"/>
    <w:rsid w:val="003661ED"/>
    <w:rsid w:val="0037245B"/>
    <w:rsid w:val="003727CD"/>
    <w:rsid w:val="003866DC"/>
    <w:rsid w:val="003E155D"/>
    <w:rsid w:val="00406B89"/>
    <w:rsid w:val="00477185"/>
    <w:rsid w:val="004A70B3"/>
    <w:rsid w:val="00542982"/>
    <w:rsid w:val="0058593B"/>
    <w:rsid w:val="005B1AAB"/>
    <w:rsid w:val="005C55B8"/>
    <w:rsid w:val="005C5977"/>
    <w:rsid w:val="005E7D53"/>
    <w:rsid w:val="005F5B84"/>
    <w:rsid w:val="006001A9"/>
    <w:rsid w:val="00607CFA"/>
    <w:rsid w:val="00616547"/>
    <w:rsid w:val="006A5A8F"/>
    <w:rsid w:val="00777DCA"/>
    <w:rsid w:val="007F73D6"/>
    <w:rsid w:val="008103E7"/>
    <w:rsid w:val="00860B34"/>
    <w:rsid w:val="00887964"/>
    <w:rsid w:val="008B7D8E"/>
    <w:rsid w:val="008E708F"/>
    <w:rsid w:val="00933D50"/>
    <w:rsid w:val="009577A7"/>
    <w:rsid w:val="009A00DC"/>
    <w:rsid w:val="009E09C1"/>
    <w:rsid w:val="009F0C97"/>
    <w:rsid w:val="009F3C8D"/>
    <w:rsid w:val="00A64BC3"/>
    <w:rsid w:val="00AA53E7"/>
    <w:rsid w:val="00B15211"/>
    <w:rsid w:val="00B352C4"/>
    <w:rsid w:val="00BC78F0"/>
    <w:rsid w:val="00C1382F"/>
    <w:rsid w:val="00C31AE5"/>
    <w:rsid w:val="00C7392A"/>
    <w:rsid w:val="00CB002F"/>
    <w:rsid w:val="00D11A81"/>
    <w:rsid w:val="00D708C3"/>
    <w:rsid w:val="00DD4E7D"/>
    <w:rsid w:val="00E27B49"/>
    <w:rsid w:val="00E75D78"/>
    <w:rsid w:val="00E96215"/>
    <w:rsid w:val="00E96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rsid w:val="00777DCA"/>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kern w:val="0"/>
      <w:sz w:val="20"/>
      <w:szCs w:val="20"/>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kern w:val="0"/>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1500392555">
      <w:marLeft w:val="0"/>
      <w:marRight w:val="0"/>
      <w:marTop w:val="0"/>
      <w:marBottom w:val="0"/>
      <w:divBdr>
        <w:top w:val="none" w:sz="0" w:space="0" w:color="auto"/>
        <w:left w:val="none" w:sz="0" w:space="0" w:color="auto"/>
        <w:bottom w:val="none" w:sz="0" w:space="0" w:color="auto"/>
        <w:right w:val="none" w:sz="0" w:space="0" w:color="auto"/>
      </w:divBdr>
    </w:div>
    <w:div w:id="1500392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98</Words>
  <Characters>564</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3</cp:revision>
  <cp:lastPrinted>2020-07-22T02:15:00Z</cp:lastPrinted>
  <dcterms:created xsi:type="dcterms:W3CDTF">2021-07-20T06:39:00Z</dcterms:created>
  <dcterms:modified xsi:type="dcterms:W3CDTF">2021-07-20T06:41:00Z</dcterms:modified>
</cp:coreProperties>
</file>